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D3D" w:rsidRPr="00C301D1" w:rsidRDefault="003E2D3D" w:rsidP="005E4C9F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C301D1">
        <w:rPr>
          <w:rFonts w:ascii="Helv" w:hAnsi="Helv"/>
          <w:b/>
          <w:bCs/>
          <w:color w:val="000000"/>
          <w:sz w:val="18"/>
          <w:szCs w:val="18"/>
          <w:lang w:val="cs-CZ"/>
        </w:rPr>
        <w:t>MPHC114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1</w:t>
      </w:r>
    </w:p>
    <w:p w:rsidR="003E2D3D" w:rsidRDefault="003E2D3D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3E2D3D" w:rsidRDefault="003E2D3D" w:rsidP="00CF4E30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C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E2D3D" w:rsidRDefault="003E2D3D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3E2D3D" w:rsidRDefault="003E2D3D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3E2D3D" w:rsidRDefault="003E2D3D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3E2D3D" w:rsidRDefault="003E2D3D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E2D3D" w:rsidRDefault="003E2D3D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E2D3D" w:rsidRPr="00292291" w:rsidRDefault="003E2D3D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3E2D3D" w:rsidRDefault="003E2D3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E2D3D" w:rsidRPr="00292291" w:rsidRDefault="003E2D3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3E2D3D" w:rsidRPr="00292291" w:rsidRDefault="003E2D3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3E2D3D" w:rsidRPr="00292291" w:rsidRDefault="003E2D3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3E2D3D" w:rsidRDefault="003E2D3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E2D3D" w:rsidRPr="00292291" w:rsidRDefault="003E2D3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frequency</w:t>
      </w:r>
    </w:p>
    <w:p w:rsidR="003E2D3D" w:rsidRDefault="003E2D3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3E2D3D" w:rsidRDefault="003E2D3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E2D3D" w:rsidRPr="00292291" w:rsidRDefault="003E2D3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3E2D3D" w:rsidRPr="00292291" w:rsidRDefault="003E2D3D" w:rsidP="005E4C9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socket-inlet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IEC603</w:t>
      </w:r>
      <w:r>
        <w:rPr>
          <w:rFonts w:ascii="Helv" w:hAnsi="Helv"/>
          <w:color w:val="000000"/>
          <w:sz w:val="18"/>
          <w:szCs w:val="18"/>
          <w:lang w:val="en-US"/>
        </w:rPr>
        <w:t>20 C20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, 230Vac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3E2D3D" w:rsidRPr="00292291" w:rsidRDefault="003E2D3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3E2D3D" w:rsidRPr="00292291" w:rsidRDefault="003E2D3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3E2D3D" w:rsidRPr="00292291" w:rsidRDefault="003E2D3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  6 x IEC60320 C19, max. 16A per outlet</w:t>
      </w:r>
    </w:p>
    <w:p w:rsidR="003E2D3D" w:rsidRPr="00292291" w:rsidRDefault="003E2D3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E2D3D" w:rsidRPr="00292291" w:rsidRDefault="003E2D3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3E2D3D" w:rsidRPr="00292291" w:rsidRDefault="003E2D3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3E2D3D" w:rsidRPr="00292291" w:rsidRDefault="003E2D3D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  <w:bookmarkStart w:id="0" w:name="_GoBack"/>
      <w:bookmarkEnd w:id="0"/>
    </w:p>
    <w:p w:rsidR="003E2D3D" w:rsidRPr="00292291" w:rsidRDefault="003E2D3D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3E2D3D" w:rsidRPr="00292291" w:rsidRDefault="003E2D3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E2D3D" w:rsidRPr="00292291" w:rsidRDefault="003E2D3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3E2D3D" w:rsidRPr="006F32EF" w:rsidRDefault="003E2D3D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E2D3D" w:rsidRPr="006F32EF" w:rsidRDefault="003E2D3D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3E2D3D" w:rsidRDefault="003E2D3D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3E2D3D" w:rsidRPr="00292291" w:rsidRDefault="003E2D3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E2D3D" w:rsidRPr="006F32EF" w:rsidRDefault="003E2D3D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3E2D3D" w:rsidRDefault="003E2D3D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3E2D3D" w:rsidRPr="00292291" w:rsidRDefault="003E2D3D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3E2D3D" w:rsidRPr="00292291" w:rsidRDefault="003E2D3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E2D3D" w:rsidRPr="00292291" w:rsidRDefault="003E2D3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3E2D3D" w:rsidRPr="00292291" w:rsidRDefault="003E2D3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C301D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3E2D3D" w:rsidRPr="00292291" w:rsidRDefault="003E2D3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3E2D3D" w:rsidRPr="00292291" w:rsidRDefault="003E2D3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3E2D3D" w:rsidRDefault="003E2D3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3E2D3D" w:rsidRPr="00292291" w:rsidRDefault="003E2D3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E2D3D" w:rsidRPr="00292291" w:rsidRDefault="003E2D3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3E2D3D" w:rsidRDefault="003E2D3D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flat-packed kit</w:t>
      </w:r>
    </w:p>
    <w:p w:rsidR="003E2D3D" w:rsidRDefault="003E2D3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E2D3D" w:rsidRPr="00292291" w:rsidRDefault="003E2D3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3E2D3D" w:rsidRPr="00292291" w:rsidSect="007A66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A31139"/>
    <w:multiLevelType w:val="hybridMultilevel"/>
    <w:tmpl w:val="DBD03D2C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2345C"/>
    <w:rsid w:val="0008787B"/>
    <w:rsid w:val="00203646"/>
    <w:rsid w:val="00226068"/>
    <w:rsid w:val="00273604"/>
    <w:rsid w:val="002812AC"/>
    <w:rsid w:val="00292291"/>
    <w:rsid w:val="003040CA"/>
    <w:rsid w:val="003915FC"/>
    <w:rsid w:val="003C4B0F"/>
    <w:rsid w:val="003D73AC"/>
    <w:rsid w:val="003E2D3D"/>
    <w:rsid w:val="003E728E"/>
    <w:rsid w:val="004D1249"/>
    <w:rsid w:val="00523BE8"/>
    <w:rsid w:val="005E4C9F"/>
    <w:rsid w:val="006F32EF"/>
    <w:rsid w:val="00734290"/>
    <w:rsid w:val="007A66AE"/>
    <w:rsid w:val="007D7789"/>
    <w:rsid w:val="00930195"/>
    <w:rsid w:val="00A03955"/>
    <w:rsid w:val="00A77376"/>
    <w:rsid w:val="00AA0B8B"/>
    <w:rsid w:val="00B10C23"/>
    <w:rsid w:val="00B21FAF"/>
    <w:rsid w:val="00C301D1"/>
    <w:rsid w:val="00CF07EB"/>
    <w:rsid w:val="00CF4E30"/>
    <w:rsid w:val="00D202F8"/>
    <w:rsid w:val="00D932DA"/>
    <w:rsid w:val="00DB3B21"/>
    <w:rsid w:val="00DF3881"/>
    <w:rsid w:val="00E06F61"/>
    <w:rsid w:val="00EB608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76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309</Words>
  <Characters>1828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MPHC1144</dc:title>
  <dc:subject/>
  <dc:creator>Hofbauer, Thomas [NETPWR/KNURR/DE]</dc:creator>
  <cp:keywords/>
  <dc:description/>
  <cp:lastModifiedBy>takacr</cp:lastModifiedBy>
  <cp:revision>3</cp:revision>
  <dcterms:created xsi:type="dcterms:W3CDTF">2013-11-26T09:06:00Z</dcterms:created>
  <dcterms:modified xsi:type="dcterms:W3CDTF">2013-11-26T12:39:00Z</dcterms:modified>
</cp:coreProperties>
</file>